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VIS-083/2026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Nature Escape Games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Ausarbeitung von Rätselgeschichten/ Nature Escape Games inkl. Ausstattung für acht Standorte im Rahmen des EFRE-Vorhabens "Tatort Teuto - Nature Escape im Naturpark Teutoburger Wald/Eggegebirge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